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2435C" w14:textId="77777777" w:rsidR="00292C90" w:rsidRDefault="00292C90" w:rsidP="00292C90">
      <w:pPr>
        <w:pStyle w:val="NoSpacing"/>
      </w:pPr>
      <w:r>
        <w:rPr>
          <w:u w:val="single"/>
        </w:rPr>
        <w:t>Robert de FENTON</w:t>
      </w:r>
      <w:r>
        <w:t xml:space="preserve">       (d.ca.1414)</w:t>
      </w:r>
    </w:p>
    <w:p w14:paraId="7CAF196D" w14:textId="77777777" w:rsidR="00292C90" w:rsidRDefault="00292C90" w:rsidP="00292C90">
      <w:pPr>
        <w:pStyle w:val="NoSpacing"/>
      </w:pPr>
      <w:r>
        <w:t>of Pocklington, Yorkshire.</w:t>
      </w:r>
    </w:p>
    <w:p w14:paraId="646F7836" w14:textId="77777777" w:rsidR="00292C90" w:rsidRDefault="00292C90" w:rsidP="00292C90">
      <w:pPr>
        <w:pStyle w:val="NoSpacing"/>
      </w:pPr>
    </w:p>
    <w:p w14:paraId="23639526" w14:textId="77777777" w:rsidR="00292C90" w:rsidRDefault="00292C90" w:rsidP="00292C90">
      <w:pPr>
        <w:pStyle w:val="NoSpacing"/>
      </w:pPr>
    </w:p>
    <w:p w14:paraId="3E5D8B00" w14:textId="77777777" w:rsidR="00292C90" w:rsidRDefault="00292C90" w:rsidP="00292C90">
      <w:pPr>
        <w:pStyle w:val="NoSpacing"/>
      </w:pPr>
      <w:r>
        <w:t>14 Nov.1414</w:t>
      </w:r>
      <w:r>
        <w:tab/>
        <w:t xml:space="preserve">The </w:t>
      </w:r>
      <w:proofErr w:type="spellStart"/>
      <w:r>
        <w:t>Echeator</w:t>
      </w:r>
      <w:proofErr w:type="spellEnd"/>
      <w:r>
        <w:t xml:space="preserve"> of Yorkshire was ordered to take his lands into the King’s</w:t>
      </w:r>
    </w:p>
    <w:p w14:paraId="25AA61AF" w14:textId="77777777" w:rsidR="00292C90" w:rsidRDefault="00292C90" w:rsidP="00292C90">
      <w:pPr>
        <w:pStyle w:val="NoSpacing"/>
      </w:pPr>
      <w:r>
        <w:tab/>
      </w:r>
      <w:r>
        <w:tab/>
        <w:t>hands, he having recently died, and to inquire touching his heir.</w:t>
      </w:r>
    </w:p>
    <w:p w14:paraId="14723285" w14:textId="77777777" w:rsidR="00292C90" w:rsidRDefault="00292C90" w:rsidP="00292C90">
      <w:pPr>
        <w:pStyle w:val="NoSpacing"/>
      </w:pPr>
      <w:r>
        <w:tab/>
      </w:r>
      <w:r>
        <w:tab/>
        <w:t>(C.F.R.  1413-22 p.63)</w:t>
      </w:r>
    </w:p>
    <w:p w14:paraId="7C08D7C7" w14:textId="77777777" w:rsidR="00292C90" w:rsidRDefault="00292C90" w:rsidP="00292C90">
      <w:pPr>
        <w:pStyle w:val="NoSpacing"/>
      </w:pPr>
    </w:p>
    <w:p w14:paraId="7A4AE7B9" w14:textId="77777777" w:rsidR="00292C90" w:rsidRDefault="00292C90" w:rsidP="00292C90">
      <w:pPr>
        <w:pStyle w:val="NoSpacing"/>
      </w:pPr>
    </w:p>
    <w:p w14:paraId="26A89CEB" w14:textId="77777777" w:rsidR="00292C90" w:rsidRDefault="00292C90" w:rsidP="00292C90">
      <w:pPr>
        <w:pStyle w:val="NoSpacing"/>
      </w:pPr>
      <w:r>
        <w:t>2 July 2025</w:t>
      </w:r>
    </w:p>
    <w:p w14:paraId="0808E4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21073" w14:textId="77777777" w:rsidR="00292C90" w:rsidRDefault="00292C90" w:rsidP="009139A6">
      <w:r>
        <w:separator/>
      </w:r>
    </w:p>
  </w:endnote>
  <w:endnote w:type="continuationSeparator" w:id="0">
    <w:p w14:paraId="4DB4444D" w14:textId="77777777" w:rsidR="00292C90" w:rsidRDefault="00292C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51D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542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40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9F12C" w14:textId="77777777" w:rsidR="00292C90" w:rsidRDefault="00292C90" w:rsidP="009139A6">
      <w:r>
        <w:separator/>
      </w:r>
    </w:p>
  </w:footnote>
  <w:footnote w:type="continuationSeparator" w:id="0">
    <w:p w14:paraId="7F4CB329" w14:textId="77777777" w:rsidR="00292C90" w:rsidRDefault="00292C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AA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758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2C7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90"/>
    <w:rsid w:val="000666E0"/>
    <w:rsid w:val="000A2E7A"/>
    <w:rsid w:val="001307AC"/>
    <w:rsid w:val="00190DFA"/>
    <w:rsid w:val="002510B7"/>
    <w:rsid w:val="00270799"/>
    <w:rsid w:val="002737D5"/>
    <w:rsid w:val="00292C90"/>
    <w:rsid w:val="00357E4A"/>
    <w:rsid w:val="003623F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230BB"/>
  <w15:chartTrackingRefBased/>
  <w15:docId w15:val="{ADAC43DC-94CB-4134-B286-4841304A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2025-07-03T09:48:00Z</dcterms:created>
  <dcterms:modified xsi:type="dcterms:W3CDTF">2025-07-03T09:49:00Z</dcterms:modified>
</cp:coreProperties>
</file>